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384B23">
        <w:rPr>
          <w:bCs/>
          <w:color w:val="000000"/>
          <w:sz w:val="28"/>
          <w:szCs w:val="28"/>
        </w:rPr>
        <w:t>6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BC035C">
        <w:rPr>
          <w:bCs/>
          <w:color w:val="000000"/>
          <w:sz w:val="28"/>
          <w:szCs w:val="28"/>
        </w:rPr>
        <w:t>Духовщинского</w:t>
      </w:r>
      <w:proofErr w:type="spellEnd"/>
      <w:r w:rsidRPr="00BC035C">
        <w:rPr>
          <w:bCs/>
          <w:color w:val="000000"/>
          <w:sz w:val="28"/>
          <w:szCs w:val="28"/>
        </w:rPr>
        <w:t xml:space="preserve"> 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 xml:space="preserve">               </w:t>
      </w:r>
      <w:r w:rsidR="00384B23">
        <w:rPr>
          <w:bCs/>
          <w:color w:val="000000"/>
          <w:sz w:val="28"/>
          <w:szCs w:val="28"/>
        </w:rPr>
        <w:t>окружного</w:t>
      </w:r>
      <w:r w:rsidRPr="00BC035C">
        <w:rPr>
          <w:bCs/>
          <w:color w:val="000000"/>
          <w:sz w:val="28"/>
          <w:szCs w:val="28"/>
        </w:rPr>
        <w:t xml:space="preserve"> Совета депутатов</w:t>
      </w:r>
    </w:p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от</w:t>
      </w:r>
      <w:r w:rsidR="00E72D0A">
        <w:rPr>
          <w:bCs/>
          <w:color w:val="000000"/>
          <w:sz w:val="28"/>
          <w:szCs w:val="28"/>
        </w:rPr>
        <w:t xml:space="preserve">  </w:t>
      </w:r>
      <w:r w:rsidR="00E57ED1">
        <w:rPr>
          <w:bCs/>
          <w:color w:val="000000"/>
          <w:sz w:val="28"/>
          <w:szCs w:val="28"/>
        </w:rPr>
        <w:t>________</w:t>
      </w:r>
      <w:r w:rsidR="00DB1128">
        <w:rPr>
          <w:bCs/>
          <w:color w:val="000000"/>
          <w:sz w:val="28"/>
          <w:szCs w:val="28"/>
        </w:rPr>
        <w:t xml:space="preserve"> </w:t>
      </w:r>
      <w:r w:rsidRPr="00BC035C">
        <w:rPr>
          <w:bCs/>
          <w:color w:val="000000"/>
          <w:sz w:val="28"/>
          <w:szCs w:val="28"/>
        </w:rPr>
        <w:t>20</w:t>
      </w:r>
      <w:r w:rsidR="008F2BC5">
        <w:rPr>
          <w:bCs/>
          <w:color w:val="000000"/>
          <w:sz w:val="28"/>
          <w:szCs w:val="28"/>
        </w:rPr>
        <w:t>2</w:t>
      </w:r>
      <w:r w:rsidR="00384B23">
        <w:rPr>
          <w:bCs/>
          <w:color w:val="000000"/>
          <w:sz w:val="28"/>
          <w:szCs w:val="28"/>
        </w:rPr>
        <w:t>4</w:t>
      </w:r>
      <w:r w:rsidR="005C26C4">
        <w:rPr>
          <w:bCs/>
          <w:color w:val="000000"/>
          <w:sz w:val="28"/>
          <w:szCs w:val="28"/>
        </w:rPr>
        <w:t xml:space="preserve"> </w:t>
      </w:r>
      <w:r w:rsidRPr="00BC035C">
        <w:rPr>
          <w:bCs/>
          <w:color w:val="000000"/>
          <w:sz w:val="28"/>
          <w:szCs w:val="28"/>
        </w:rPr>
        <w:t>г</w:t>
      </w:r>
      <w:r w:rsidR="008834E8">
        <w:rPr>
          <w:bCs/>
          <w:color w:val="000000"/>
          <w:sz w:val="28"/>
          <w:szCs w:val="28"/>
        </w:rPr>
        <w:t>ода</w:t>
      </w:r>
      <w:bookmarkStart w:id="0" w:name="_GoBack"/>
      <w:bookmarkEnd w:id="0"/>
      <w:r w:rsidR="00FF7E55">
        <w:rPr>
          <w:bCs/>
          <w:color w:val="000000"/>
          <w:sz w:val="28"/>
          <w:szCs w:val="28"/>
        </w:rPr>
        <w:t xml:space="preserve"> </w:t>
      </w:r>
      <w:r w:rsidR="00FA5A2A" w:rsidRPr="00BC035C">
        <w:rPr>
          <w:bCs/>
          <w:color w:val="000000"/>
          <w:sz w:val="28"/>
          <w:szCs w:val="28"/>
        </w:rPr>
        <w:t>№</w:t>
      </w:r>
      <w:r w:rsidR="00E57ED1">
        <w:rPr>
          <w:bCs/>
          <w:color w:val="000000"/>
          <w:sz w:val="28"/>
          <w:szCs w:val="28"/>
        </w:rPr>
        <w:t>__</w:t>
      </w:r>
      <w:r w:rsidR="00E72D0A">
        <w:rPr>
          <w:bCs/>
          <w:color w:val="000000"/>
          <w:sz w:val="28"/>
          <w:szCs w:val="28"/>
        </w:rPr>
        <w:t xml:space="preserve"> </w:t>
      </w:r>
      <w:r w:rsidR="00AE47DD">
        <w:rPr>
          <w:bCs/>
          <w:color w:val="000000"/>
          <w:sz w:val="28"/>
          <w:szCs w:val="28"/>
        </w:rPr>
        <w:t xml:space="preserve"> </w:t>
      </w:r>
    </w:p>
    <w:p w:rsidR="009B0ED7" w:rsidRPr="00BC035C" w:rsidRDefault="009B0ED7" w:rsidP="009B0ED7">
      <w:pPr>
        <w:pStyle w:val="a9"/>
        <w:jc w:val="right"/>
      </w:pPr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106D69">
        <w:rPr>
          <w:b/>
          <w:bCs/>
          <w:sz w:val="28"/>
          <w:szCs w:val="28"/>
        </w:rPr>
        <w:t xml:space="preserve"> 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>бюджет муниципального образования «</w:t>
      </w:r>
      <w:proofErr w:type="spellStart"/>
      <w:r w:rsidRPr="00BC035C">
        <w:rPr>
          <w:b/>
          <w:bCs/>
          <w:sz w:val="28"/>
          <w:szCs w:val="28"/>
        </w:rPr>
        <w:t>Духовщинский</w:t>
      </w:r>
      <w:proofErr w:type="spellEnd"/>
      <w:r w:rsidRPr="00BC035C">
        <w:rPr>
          <w:b/>
          <w:bCs/>
          <w:sz w:val="28"/>
          <w:szCs w:val="28"/>
        </w:rPr>
        <w:t xml:space="preserve"> </w:t>
      </w:r>
      <w:r w:rsidR="00384B23">
        <w:rPr>
          <w:b/>
          <w:bCs/>
          <w:sz w:val="28"/>
          <w:szCs w:val="28"/>
        </w:rPr>
        <w:t>муниципальный округ</w:t>
      </w:r>
      <w:r w:rsidRPr="00BC035C">
        <w:rPr>
          <w:b/>
          <w:bCs/>
          <w:sz w:val="28"/>
          <w:szCs w:val="28"/>
        </w:rPr>
        <w:t xml:space="preserve">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>а плановый период 20</w:t>
      </w:r>
      <w:r w:rsidR="00967288">
        <w:rPr>
          <w:b/>
          <w:bCs/>
          <w:sz w:val="28"/>
          <w:szCs w:val="28"/>
        </w:rPr>
        <w:t>2</w:t>
      </w:r>
      <w:r w:rsidR="00384B23">
        <w:rPr>
          <w:b/>
          <w:bCs/>
          <w:sz w:val="28"/>
          <w:szCs w:val="28"/>
        </w:rPr>
        <w:t>6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384B23">
        <w:rPr>
          <w:b/>
          <w:bCs/>
          <w:sz w:val="28"/>
          <w:szCs w:val="28"/>
        </w:rPr>
        <w:t>7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6"/>
        <w:gridCol w:w="4462"/>
        <w:gridCol w:w="1665"/>
        <w:gridCol w:w="1665"/>
      </w:tblGrid>
      <w:tr w:rsidR="002A4C38" w:rsidRPr="00C6587E" w:rsidTr="00384B23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462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330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384B23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62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2A4C38" w:rsidRPr="00C6587E" w:rsidRDefault="00262B1F" w:rsidP="00384B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384B23">
              <w:rPr>
                <w:b/>
                <w:bCs/>
                <w:sz w:val="24"/>
                <w:szCs w:val="24"/>
              </w:rPr>
              <w:t>6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665" w:type="dxa"/>
            <w:vAlign w:val="center"/>
          </w:tcPr>
          <w:p w:rsidR="002A4C38" w:rsidRPr="00C6587E" w:rsidRDefault="00262B1F" w:rsidP="00384B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384B23">
              <w:rPr>
                <w:b/>
                <w:bCs/>
                <w:sz w:val="24"/>
                <w:szCs w:val="24"/>
              </w:rPr>
              <w:t>7</w:t>
            </w:r>
            <w:r w:rsidR="005C26C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187BB5" w:rsidRDefault="002A4C38" w:rsidP="008F2BC5">
            <w:pPr>
              <w:rPr>
                <w:bCs/>
                <w:sz w:val="24"/>
                <w:szCs w:val="24"/>
              </w:rPr>
            </w:pPr>
            <w:r w:rsidRPr="00187BB5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84B23" w:rsidP="00A3217D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370 855 744,30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84B23" w:rsidP="00690BF7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372 959 725,30</w:t>
            </w:r>
          </w:p>
        </w:tc>
      </w:tr>
      <w:tr w:rsidR="00B66AFD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AFD" w:rsidRPr="00C6587E" w:rsidRDefault="00B66AFD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AFD" w:rsidRPr="00187BB5" w:rsidRDefault="00B66AFD" w:rsidP="0053204C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187BB5" w:rsidRDefault="00384B23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370 855 744,30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AFD" w:rsidRPr="00187BB5" w:rsidRDefault="00384B23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372 959 725,30</w:t>
            </w:r>
          </w:p>
        </w:tc>
      </w:tr>
      <w:tr w:rsidR="00135F3C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 w:rsidR="008F2BC5"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187BB5" w:rsidRDefault="00135F3C" w:rsidP="008F2BC5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 xml:space="preserve">Дотации бюджетам </w:t>
            </w:r>
            <w:r w:rsidR="008F2BC5" w:rsidRPr="00187BB5">
              <w:rPr>
                <w:sz w:val="24"/>
                <w:szCs w:val="24"/>
              </w:rPr>
              <w:t>бюджетной системы</w:t>
            </w:r>
            <w:r w:rsidRPr="00187BB5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187BB5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187BB5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135F3C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F3C" w:rsidRPr="00C6587E" w:rsidRDefault="00135F3C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F3C" w:rsidRPr="00C6587E" w:rsidRDefault="00135F3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5F3C" w:rsidRPr="00C6587E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5D6677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8A551C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8A551C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C6587E" w:rsidRDefault="005D6677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157 865 000,00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C6587E" w:rsidRDefault="005D6677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158 484 000,00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DE56AA" w:rsidRDefault="00384B23" w:rsidP="0038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DE56AA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5F3D5C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5F3D5C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E21B2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B2" w:rsidRPr="00EE21B2" w:rsidRDefault="00EE21B2" w:rsidP="00384B23">
            <w:pPr>
              <w:jc w:val="center"/>
              <w:rPr>
                <w:sz w:val="24"/>
                <w:szCs w:val="24"/>
              </w:rPr>
            </w:pPr>
            <w:r w:rsidRPr="00EE21B2">
              <w:rPr>
                <w:sz w:val="24"/>
                <w:szCs w:val="24"/>
              </w:rPr>
              <w:t>2 02 20000 00 0000 150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21B2" w:rsidRPr="00EE21B2" w:rsidRDefault="00EE21B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E21B2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1B2" w:rsidRPr="00187BB5" w:rsidRDefault="00EE21B2" w:rsidP="009771A2">
            <w:pPr>
              <w:ind w:left="-51"/>
              <w:jc w:val="right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0,0</w:t>
            </w:r>
            <w:r w:rsidR="008C5576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21B2" w:rsidRPr="00187BB5" w:rsidRDefault="00EE21B2" w:rsidP="002928EF">
            <w:pPr>
              <w:ind w:left="-51"/>
              <w:jc w:val="right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0,0</w:t>
            </w:r>
            <w:r w:rsidR="008C5576">
              <w:rPr>
                <w:sz w:val="24"/>
                <w:szCs w:val="24"/>
              </w:rPr>
              <w:t>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E4988" w:rsidRDefault="009E7668" w:rsidP="009E7668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lastRenderedPageBreak/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 xml:space="preserve">Субсидии бюджетам на развитие сети учреждений </w:t>
            </w:r>
            <w:proofErr w:type="spellStart"/>
            <w:r w:rsidRPr="00A857B2">
              <w:rPr>
                <w:sz w:val="24"/>
                <w:szCs w:val="24"/>
              </w:rPr>
              <w:t>культурно-досугового</w:t>
            </w:r>
            <w:proofErr w:type="spellEnd"/>
            <w:r w:rsidRPr="00A857B2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Субсидии бюджетам муниципальных округов на развитие сети учреждений </w:t>
            </w:r>
            <w:proofErr w:type="spellStart"/>
            <w:r w:rsidRPr="00483DA5">
              <w:rPr>
                <w:sz w:val="24"/>
                <w:szCs w:val="24"/>
              </w:rPr>
              <w:t>культурно-досугового</w:t>
            </w:r>
            <w:proofErr w:type="spellEnd"/>
            <w:r w:rsidRPr="00483DA5">
              <w:rPr>
                <w:sz w:val="24"/>
                <w:szCs w:val="24"/>
              </w:rPr>
              <w:t xml:space="preserve"> типа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9E7668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483DA5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09566F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FC09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3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A857B2" w:rsidRDefault="009E7668" w:rsidP="009E7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E7668" w:rsidRPr="00C6587E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668" w:rsidRPr="00F5558B" w:rsidRDefault="009E7668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9771A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668" w:rsidRPr="00187BB5" w:rsidRDefault="00FC0991" w:rsidP="002928E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A4C38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7AD2" w:rsidRPr="00332134" w:rsidRDefault="002A4C38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84B23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212 990 744,30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384B23" w:rsidP="00C425E9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214 475 725,30</w:t>
            </w:r>
          </w:p>
        </w:tc>
      </w:tr>
      <w:tr w:rsidR="001C18BA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8BA" w:rsidRPr="004B14D2" w:rsidRDefault="001C18BA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384B23" w:rsidP="00D659FF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212 087 984,30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8BA" w:rsidRPr="004C0D20" w:rsidRDefault="00384B23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213 556 305,30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Pr="004C0D20" w:rsidRDefault="00384B23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212 087 984,30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Pr="004C0D20" w:rsidRDefault="00384B23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213 556 305,30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9E7668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2 02 35118 00 0000 150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9E7668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384B23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887 200,00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5D6677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918 200,00</w:t>
            </w:r>
          </w:p>
        </w:tc>
      </w:tr>
      <w:tr w:rsidR="00384B23" w:rsidRPr="00C6587E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B23" w:rsidRPr="00C0213B" w:rsidRDefault="00384B23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5D6677" w:rsidP="000A7EE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887 200,00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4B23" w:rsidRDefault="005D6677" w:rsidP="00EE21B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918 200,00</w:t>
            </w:r>
          </w:p>
        </w:tc>
      </w:tr>
      <w:tr w:rsidR="00443B77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B77" w:rsidRPr="000C5182" w:rsidRDefault="00443B77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B77" w:rsidRPr="000C5182" w:rsidRDefault="00443B77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5D6677" w:rsidP="000D7AD2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3B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</w:t>
            </w:r>
          </w:p>
        </w:tc>
      </w:tr>
      <w:tr w:rsidR="005D6677" w:rsidRPr="001730E7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2 02 35120 14 0000 150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15 560,00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1 220,00</w:t>
            </w:r>
          </w:p>
        </w:tc>
      </w:tr>
      <w:tr w:rsidR="00613EB1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EB1" w:rsidRPr="00B16530" w:rsidRDefault="00613EB1" w:rsidP="000A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3EB1" w:rsidRPr="00B16530" w:rsidRDefault="00613EB1" w:rsidP="000A7E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3EB1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3EB1" w:rsidRDefault="005D6677" w:rsidP="00187BB5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D6677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C0213B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Default="005D6677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246A9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A9" w:rsidRPr="00E26334" w:rsidRDefault="005246A9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46A9" w:rsidRPr="00E26334" w:rsidRDefault="005246A9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207EA2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8C5576"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46A9" w:rsidRPr="003A6F3A" w:rsidRDefault="00207EA2" w:rsidP="005C26C4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8C5576">
              <w:rPr>
                <w:sz w:val="24"/>
                <w:szCs w:val="24"/>
              </w:rPr>
              <w:t>0</w:t>
            </w:r>
          </w:p>
        </w:tc>
      </w:tr>
      <w:tr w:rsidR="005D6677" w:rsidRPr="001730E7" w:rsidTr="009E766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77" w:rsidRPr="00BC635E" w:rsidRDefault="005D6677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677" w:rsidRPr="00BC635E" w:rsidRDefault="005D6677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3A6F3A" w:rsidRDefault="005D6677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6677" w:rsidRPr="003A6F3A" w:rsidRDefault="005D6677" w:rsidP="00401A70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A4C38" w:rsidRPr="001730E7" w:rsidTr="00384B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Default="002A4C38" w:rsidP="008F2BC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="00967288">
              <w:rPr>
                <w:sz w:val="24"/>
                <w:szCs w:val="24"/>
              </w:rPr>
              <w:t>150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5E651F" w:rsidRDefault="002A4C38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5D6677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87BB5" w:rsidRPr="00187BB5">
              <w:rPr>
                <w:sz w:val="24"/>
                <w:szCs w:val="24"/>
              </w:rPr>
              <w:t>,00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4C38" w:rsidRPr="00187BB5" w:rsidRDefault="005D6677" w:rsidP="004A6DEE">
            <w:pPr>
              <w:ind w:left="-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87BB5" w:rsidRPr="00187BB5">
              <w:rPr>
                <w:sz w:val="24"/>
                <w:szCs w:val="24"/>
              </w:rPr>
              <w:t>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668" w:rsidRDefault="009E7668" w:rsidP="00C30039">
      <w:r>
        <w:separator/>
      </w:r>
    </w:p>
  </w:endnote>
  <w:endnote w:type="continuationSeparator" w:id="0">
    <w:p w:rsidR="009E7668" w:rsidRDefault="009E7668" w:rsidP="00C30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668" w:rsidRDefault="009E7668" w:rsidP="00C30039">
      <w:r>
        <w:separator/>
      </w:r>
    </w:p>
  </w:footnote>
  <w:footnote w:type="continuationSeparator" w:id="0">
    <w:p w:rsidR="009E7668" w:rsidRDefault="009E7668" w:rsidP="00C300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668" w:rsidRDefault="009E7668">
    <w:pPr>
      <w:pStyle w:val="a3"/>
      <w:jc w:val="center"/>
    </w:pPr>
    <w:fldSimple w:instr="PAGE   \* MERGEFORMAT">
      <w:r w:rsidR="00FC0991">
        <w:rPr>
          <w:noProof/>
        </w:rPr>
        <w:t>3</w:t>
      </w:r>
    </w:fldSimple>
  </w:p>
  <w:p w:rsidR="009E7668" w:rsidRDefault="009E76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65779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7EE5"/>
    <w:rsid w:val="000B1333"/>
    <w:rsid w:val="000B3964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4540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678F4"/>
    <w:rsid w:val="00172F10"/>
    <w:rsid w:val="001730E7"/>
    <w:rsid w:val="00176364"/>
    <w:rsid w:val="001766CA"/>
    <w:rsid w:val="00176CEC"/>
    <w:rsid w:val="00184AF5"/>
    <w:rsid w:val="00187BB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F107B"/>
    <w:rsid w:val="001F313F"/>
    <w:rsid w:val="001F5121"/>
    <w:rsid w:val="00201148"/>
    <w:rsid w:val="00201488"/>
    <w:rsid w:val="00207D04"/>
    <w:rsid w:val="00207EA2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0AD0"/>
    <w:rsid w:val="002F1D9F"/>
    <w:rsid w:val="002F7756"/>
    <w:rsid w:val="00306D86"/>
    <w:rsid w:val="00312464"/>
    <w:rsid w:val="003213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7AE3"/>
    <w:rsid w:val="00350646"/>
    <w:rsid w:val="00353562"/>
    <w:rsid w:val="00360036"/>
    <w:rsid w:val="0036037F"/>
    <w:rsid w:val="00361CCA"/>
    <w:rsid w:val="003661C9"/>
    <w:rsid w:val="00383296"/>
    <w:rsid w:val="003843BF"/>
    <w:rsid w:val="00384B23"/>
    <w:rsid w:val="00384FF8"/>
    <w:rsid w:val="00387E61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C69E5"/>
    <w:rsid w:val="003D3036"/>
    <w:rsid w:val="003D3FAB"/>
    <w:rsid w:val="003E060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455EC"/>
    <w:rsid w:val="00450E49"/>
    <w:rsid w:val="00454F62"/>
    <w:rsid w:val="00460B43"/>
    <w:rsid w:val="0046181E"/>
    <w:rsid w:val="00466CC1"/>
    <w:rsid w:val="00470A77"/>
    <w:rsid w:val="00480F5D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5DF7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677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3EB1"/>
    <w:rsid w:val="0061441B"/>
    <w:rsid w:val="00616D61"/>
    <w:rsid w:val="00624370"/>
    <w:rsid w:val="006254CD"/>
    <w:rsid w:val="00631034"/>
    <w:rsid w:val="00633B9F"/>
    <w:rsid w:val="00637167"/>
    <w:rsid w:val="006376E7"/>
    <w:rsid w:val="006418EF"/>
    <w:rsid w:val="00643120"/>
    <w:rsid w:val="00651B21"/>
    <w:rsid w:val="00660CCB"/>
    <w:rsid w:val="0066208D"/>
    <w:rsid w:val="00664206"/>
    <w:rsid w:val="006644E6"/>
    <w:rsid w:val="00667108"/>
    <w:rsid w:val="006716F4"/>
    <w:rsid w:val="0067265A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2380"/>
    <w:rsid w:val="0085552E"/>
    <w:rsid w:val="00860700"/>
    <w:rsid w:val="00865470"/>
    <w:rsid w:val="008663A2"/>
    <w:rsid w:val="0087102B"/>
    <w:rsid w:val="00872543"/>
    <w:rsid w:val="00882191"/>
    <w:rsid w:val="008834E8"/>
    <w:rsid w:val="00890FC3"/>
    <w:rsid w:val="008920DE"/>
    <w:rsid w:val="0089325E"/>
    <w:rsid w:val="008A0B93"/>
    <w:rsid w:val="008A31F9"/>
    <w:rsid w:val="008C5576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718"/>
    <w:rsid w:val="009D12F1"/>
    <w:rsid w:val="009D4642"/>
    <w:rsid w:val="009D5A50"/>
    <w:rsid w:val="009D7D80"/>
    <w:rsid w:val="009E206D"/>
    <w:rsid w:val="009E7668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17D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DCC"/>
    <w:rsid w:val="00AB1C04"/>
    <w:rsid w:val="00AB61C5"/>
    <w:rsid w:val="00AC610C"/>
    <w:rsid w:val="00AC7343"/>
    <w:rsid w:val="00AD5A45"/>
    <w:rsid w:val="00AE47DD"/>
    <w:rsid w:val="00AE5322"/>
    <w:rsid w:val="00AE6C9E"/>
    <w:rsid w:val="00AF11A1"/>
    <w:rsid w:val="00AF1BD0"/>
    <w:rsid w:val="00B012AA"/>
    <w:rsid w:val="00B0141D"/>
    <w:rsid w:val="00B01F34"/>
    <w:rsid w:val="00B03665"/>
    <w:rsid w:val="00B0373E"/>
    <w:rsid w:val="00B03D10"/>
    <w:rsid w:val="00B15A58"/>
    <w:rsid w:val="00B21359"/>
    <w:rsid w:val="00B22543"/>
    <w:rsid w:val="00B230E6"/>
    <w:rsid w:val="00B24A76"/>
    <w:rsid w:val="00B34B61"/>
    <w:rsid w:val="00B35F05"/>
    <w:rsid w:val="00B43F37"/>
    <w:rsid w:val="00B536DB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078"/>
    <w:rsid w:val="00C14239"/>
    <w:rsid w:val="00C20700"/>
    <w:rsid w:val="00C23B9A"/>
    <w:rsid w:val="00C246E9"/>
    <w:rsid w:val="00C30039"/>
    <w:rsid w:val="00C30F18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29E0"/>
    <w:rsid w:val="00C650F3"/>
    <w:rsid w:val="00C6587E"/>
    <w:rsid w:val="00C668EC"/>
    <w:rsid w:val="00C7042E"/>
    <w:rsid w:val="00C815CF"/>
    <w:rsid w:val="00C82682"/>
    <w:rsid w:val="00C86908"/>
    <w:rsid w:val="00C86AAD"/>
    <w:rsid w:val="00C94422"/>
    <w:rsid w:val="00CA2D0B"/>
    <w:rsid w:val="00CA61A5"/>
    <w:rsid w:val="00CA6982"/>
    <w:rsid w:val="00CB2296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E7C35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5220"/>
    <w:rsid w:val="00DB0949"/>
    <w:rsid w:val="00DB1128"/>
    <w:rsid w:val="00DB1C70"/>
    <w:rsid w:val="00DB5842"/>
    <w:rsid w:val="00DB731A"/>
    <w:rsid w:val="00DC4D83"/>
    <w:rsid w:val="00DE4195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E21B2"/>
    <w:rsid w:val="00EF27E3"/>
    <w:rsid w:val="00EF290A"/>
    <w:rsid w:val="00EF6476"/>
    <w:rsid w:val="00F0231E"/>
    <w:rsid w:val="00F042DD"/>
    <w:rsid w:val="00F05199"/>
    <w:rsid w:val="00F06E37"/>
    <w:rsid w:val="00F22982"/>
    <w:rsid w:val="00F2337D"/>
    <w:rsid w:val="00F30C9F"/>
    <w:rsid w:val="00F34739"/>
    <w:rsid w:val="00F349F3"/>
    <w:rsid w:val="00F35FAE"/>
    <w:rsid w:val="00F36AFC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2F34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0991"/>
    <w:rsid w:val="00FC1E73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90868-0C6B-42A6-87C2-B9D03E8D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</Template>
  <TotalTime>308</TotalTime>
  <Pages>3</Pages>
  <Words>701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</cp:lastModifiedBy>
  <cp:revision>77</cp:revision>
  <cp:lastPrinted>2024-11-05T13:23:00Z</cp:lastPrinted>
  <dcterms:created xsi:type="dcterms:W3CDTF">2017-11-03T10:55:00Z</dcterms:created>
  <dcterms:modified xsi:type="dcterms:W3CDTF">2024-11-05T13:23:00Z</dcterms:modified>
</cp:coreProperties>
</file>